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F57F74" w:rsidRPr="00F57F74" w:rsidTr="0053063B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F57F74" w:rsidRPr="00F57F74" w:rsidRDefault="00F57F74" w:rsidP="00F57F7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F57F74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 Χρώση </w:t>
            </w:r>
            <w:r w:rsidRPr="00F57F74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Gram Safranin</w:t>
            </w:r>
          </w:p>
        </w:tc>
      </w:tr>
      <w:tr w:rsidR="00F57F74" w:rsidRPr="00F57F74" w:rsidTr="0053063B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F57F74" w:rsidRPr="00F57F74" w:rsidRDefault="00F57F74" w:rsidP="00F57F7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7F7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F57F74" w:rsidRPr="00F57F74" w:rsidRDefault="00F57F74" w:rsidP="00F57F7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7F7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F57F74" w:rsidRPr="00F57F74" w:rsidRDefault="00F57F74" w:rsidP="00F57F7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7F7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F57F74" w:rsidRPr="00F57F74" w:rsidRDefault="00F57F74" w:rsidP="00F57F7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7F7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F57F74" w:rsidRPr="00F57F74" w:rsidRDefault="00F57F74" w:rsidP="00F57F7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7F7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F57F74" w:rsidRPr="00F57F74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57F74" w:rsidRPr="00F57F74" w:rsidRDefault="00F57F74" w:rsidP="00F57F7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7F7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57F74" w:rsidRPr="00F57F74" w:rsidRDefault="00F57F74" w:rsidP="00F57F7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7F7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57F74" w:rsidRPr="00F57F74" w:rsidRDefault="00F57F74" w:rsidP="00F57F7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7F7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57F74" w:rsidRPr="00F57F74" w:rsidRDefault="00F57F74" w:rsidP="00F57F7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7F7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57F74" w:rsidRPr="00F57F74" w:rsidRDefault="00F57F74" w:rsidP="00F57F7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7F7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F57F74" w:rsidRPr="00F57F74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57F74" w:rsidRPr="00F57F74" w:rsidRDefault="00F57F74" w:rsidP="00F57F7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57F74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57F74" w:rsidRPr="00F57F74" w:rsidRDefault="00F57F74" w:rsidP="00F57F7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F57F7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F57F7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F57F7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F57F7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57F74" w:rsidRPr="00F57F74" w:rsidRDefault="00F57F74" w:rsidP="00F57F7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57F7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57F74" w:rsidRPr="00F57F74" w:rsidRDefault="00F57F74" w:rsidP="00F57F7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57F7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57F74" w:rsidRPr="00F57F74" w:rsidRDefault="00F57F74" w:rsidP="00F57F7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57F7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F57F74" w:rsidRPr="00F57F74" w:rsidTr="0053063B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F57F74" w:rsidRPr="00F57F74" w:rsidRDefault="00F57F74" w:rsidP="00F57F7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7F7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F57F74" w:rsidRPr="00F57F74" w:rsidRDefault="00F57F74" w:rsidP="00F57F7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F57F74">
              <w:rPr>
                <w:rFonts w:ascii="Tahoma" w:hAnsi="Tahoma" w:cs="Tahoma"/>
                <w:color w:val="000000"/>
                <w:sz w:val="18"/>
                <w:szCs w:val="18"/>
              </w:rPr>
              <w:t>Ετοιμο</w:t>
            </w:r>
            <w:proofErr w:type="spellEnd"/>
            <w:r w:rsidRPr="00F57F74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διάλυμα </w:t>
            </w:r>
            <w:proofErr w:type="spellStart"/>
            <w:r w:rsidRPr="00F57F74">
              <w:rPr>
                <w:rFonts w:ascii="Tahoma" w:hAnsi="Tahoma" w:cs="Tahoma"/>
                <w:color w:val="000000"/>
                <w:sz w:val="18"/>
                <w:szCs w:val="18"/>
              </w:rPr>
              <w:t>σαφρανίνης</w:t>
            </w:r>
            <w:proofErr w:type="spellEnd"/>
            <w:r w:rsidRPr="00F57F74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για χρώση GRAM</w:t>
            </w:r>
          </w:p>
        </w:tc>
        <w:tc>
          <w:tcPr>
            <w:tcW w:w="1080" w:type="dxa"/>
            <w:vAlign w:val="center"/>
            <w:hideMark/>
          </w:tcPr>
          <w:p w:rsidR="00F57F74" w:rsidRPr="00F57F74" w:rsidRDefault="00F57F74" w:rsidP="00F57F7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7F7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57F74" w:rsidRPr="00F57F74" w:rsidRDefault="00F57F74" w:rsidP="00F57F7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7F7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57F74" w:rsidRPr="00F57F74" w:rsidRDefault="00F57F74" w:rsidP="00F57F7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7F7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F57F74" w:rsidRPr="00F57F74" w:rsidTr="0053063B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F57F74" w:rsidRPr="00F57F74" w:rsidRDefault="00F57F74" w:rsidP="00F57F7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7F7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F57F74" w:rsidRPr="00F57F74" w:rsidRDefault="00F57F74" w:rsidP="00F57F7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F57F74">
              <w:rPr>
                <w:rFonts w:ascii="Tahoma" w:hAnsi="Tahoma" w:cs="Tahoma"/>
                <w:color w:val="000000"/>
                <w:sz w:val="18"/>
                <w:szCs w:val="18"/>
              </w:rPr>
              <w:t>Συσκευασία 500</w:t>
            </w:r>
            <w:r w:rsidRPr="00F57F74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ml</w:t>
            </w:r>
          </w:p>
        </w:tc>
        <w:tc>
          <w:tcPr>
            <w:tcW w:w="1080" w:type="dxa"/>
            <w:vAlign w:val="center"/>
            <w:hideMark/>
          </w:tcPr>
          <w:p w:rsidR="00F57F74" w:rsidRPr="00F57F74" w:rsidRDefault="00F57F74" w:rsidP="00F57F7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7F7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57F74" w:rsidRPr="00F57F74" w:rsidRDefault="00F57F74" w:rsidP="00F57F7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7F7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57F74" w:rsidRPr="00F57F74" w:rsidRDefault="00F57F74" w:rsidP="00F57F7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7F7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F57F74" w:rsidRPr="00F57F74" w:rsidTr="0053063B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F57F74" w:rsidRPr="00F57F74" w:rsidRDefault="00F57F74" w:rsidP="00F57F7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</w:rPr>
              <w:t>3</w:t>
            </w:r>
            <w:bookmarkStart w:id="0" w:name="_GoBack"/>
            <w:bookmarkEnd w:id="0"/>
          </w:p>
        </w:tc>
        <w:tc>
          <w:tcPr>
            <w:tcW w:w="3261" w:type="dxa"/>
            <w:vAlign w:val="center"/>
          </w:tcPr>
          <w:p w:rsidR="00F57F74" w:rsidRPr="00F57F74" w:rsidRDefault="00F57F74" w:rsidP="00F57F7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57F74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F57F74" w:rsidRPr="00F57F74" w:rsidRDefault="00F57F74" w:rsidP="00F57F74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F57F74">
              <w:rPr>
                <w:rFonts w:ascii="Tahoma" w:hAnsi="Tahoma"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57F74" w:rsidRPr="00F57F74" w:rsidRDefault="00F57F74" w:rsidP="00F57F7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7F74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57F74" w:rsidRPr="00F57F74" w:rsidRDefault="00F57F74" w:rsidP="00F57F7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7F74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F57F74" w:rsidRDefault="00B43CAA" w:rsidP="00F57F74"/>
    <w:sectPr w:rsidR="00B43CAA" w:rsidRPr="00F57F7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D2557A"/>
    <w:rsid w:val="00F5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86F36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7A4017D2</Template>
  <TotalTime>1</TotalTime>
  <Pages>1</Pages>
  <Words>38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2025-11-28T12:47:00Z</dcterms:created>
  <dcterms:modified xsi:type="dcterms:W3CDTF">2025-11-28T12:47:00Z</dcterms:modified>
</cp:coreProperties>
</file>